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D95" w:rsidRDefault="00973D95" w:rsidP="00973D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MILLE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973D95" w:rsidRDefault="00973D95" w:rsidP="00973D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Great </w:t>
      </w:r>
      <w:proofErr w:type="spellStart"/>
      <w:r>
        <w:rPr>
          <w:rFonts w:ascii="Times New Roman" w:hAnsi="Times New Roman" w:cs="Times New Roman"/>
          <w:sz w:val="24"/>
          <w:szCs w:val="24"/>
        </w:rPr>
        <w:t>Ryburgh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Norfolk. Miller.</w:t>
      </w:r>
    </w:p>
    <w:p w:rsidR="00973D95" w:rsidRDefault="00973D95" w:rsidP="00973D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3D95" w:rsidRDefault="00973D95" w:rsidP="00973D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3D95" w:rsidRDefault="00973D95" w:rsidP="00973D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Isabel Morley, Lady Morley(q.v.), brought a plaint of debt against him,</w:t>
      </w:r>
    </w:p>
    <w:p w:rsidR="00973D95" w:rsidRDefault="00973D95" w:rsidP="00973D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Kent of Little </w:t>
      </w:r>
      <w:proofErr w:type="spellStart"/>
      <w:r>
        <w:rPr>
          <w:rFonts w:ascii="Times New Roman" w:hAnsi="Times New Roman" w:cs="Times New Roman"/>
          <w:sz w:val="24"/>
          <w:szCs w:val="24"/>
        </w:rPr>
        <w:t>Hallingbury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Hickling(q.v.).</w:t>
      </w:r>
    </w:p>
    <w:p w:rsidR="00973D95" w:rsidRDefault="00973D95" w:rsidP="00973D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973D95" w:rsidRDefault="00973D95" w:rsidP="00973D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3D95" w:rsidRDefault="00973D95" w:rsidP="00973D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3D95" w:rsidRDefault="00973D95" w:rsidP="00973D9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2016</w:t>
      </w:r>
    </w:p>
    <w:p w:rsidR="006B2F86" w:rsidRPr="00E71FC3" w:rsidRDefault="00973D9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D95" w:rsidRDefault="00973D95" w:rsidP="00E71FC3">
      <w:pPr>
        <w:spacing w:after="0" w:line="240" w:lineRule="auto"/>
      </w:pPr>
      <w:r>
        <w:separator/>
      </w:r>
    </w:p>
  </w:endnote>
  <w:endnote w:type="continuationSeparator" w:id="0">
    <w:p w:rsidR="00973D95" w:rsidRDefault="00973D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D95" w:rsidRDefault="00973D95" w:rsidP="00E71FC3">
      <w:pPr>
        <w:spacing w:after="0" w:line="240" w:lineRule="auto"/>
      </w:pPr>
      <w:r>
        <w:separator/>
      </w:r>
    </w:p>
  </w:footnote>
  <w:footnote w:type="continuationSeparator" w:id="0">
    <w:p w:rsidR="00973D95" w:rsidRDefault="00973D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D95"/>
    <w:rsid w:val="00973D9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E045A6-9621-418C-9E93-81126D250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73D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2016-03-04T20:41:00Z</dcterms:created>
  <dcterms:modified xsi:type="dcterms:W3CDTF">2016-03-04T20:42:00Z</dcterms:modified>
</cp:coreProperties>
</file>